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80CA4" w14:textId="77777777" w:rsidR="00733288" w:rsidRPr="003B24D0" w:rsidRDefault="00733288" w:rsidP="007332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24D0">
        <w:rPr>
          <w:rFonts w:ascii="Times New Roman" w:hAnsi="Times New Roman" w:cs="Times New Roman"/>
          <w:sz w:val="24"/>
          <w:szCs w:val="24"/>
          <w:u w:val="single"/>
        </w:rPr>
        <w:t>Thomas TRYGOTT</w:t>
      </w:r>
      <w:r w:rsidRPr="003B24D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B24D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B24D0">
        <w:rPr>
          <w:rFonts w:ascii="Times New Roman" w:hAnsi="Times New Roman" w:cs="Times New Roman"/>
          <w:sz w:val="24"/>
          <w:szCs w:val="24"/>
        </w:rPr>
        <w:t>fl.1492)</w:t>
      </w:r>
    </w:p>
    <w:p w14:paraId="3A19D28F" w14:textId="77777777" w:rsidR="00733288" w:rsidRPr="003B24D0" w:rsidRDefault="00733288" w:rsidP="007332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AF8FD8" w14:textId="77777777" w:rsidR="00733288" w:rsidRPr="003B24D0" w:rsidRDefault="00733288" w:rsidP="007332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2E076A" w14:textId="77777777" w:rsidR="00733288" w:rsidRPr="003B24D0" w:rsidRDefault="00733288" w:rsidP="007332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24D0">
        <w:rPr>
          <w:rFonts w:ascii="Times New Roman" w:hAnsi="Times New Roman" w:cs="Times New Roman"/>
          <w:sz w:val="24"/>
          <w:szCs w:val="24"/>
        </w:rPr>
        <w:t>20 Sep.1492</w:t>
      </w:r>
      <w:r w:rsidRPr="003B24D0"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 w:rsidRPr="003B24D0">
        <w:rPr>
          <w:rFonts w:ascii="Times New Roman" w:hAnsi="Times New Roman" w:cs="Times New Roman"/>
          <w:sz w:val="24"/>
          <w:szCs w:val="24"/>
        </w:rPr>
        <w:t>Scrope</w:t>
      </w:r>
      <w:proofErr w:type="spellEnd"/>
      <w:r w:rsidRPr="003B24D0">
        <w:rPr>
          <w:rFonts w:ascii="Times New Roman" w:hAnsi="Times New Roman" w:cs="Times New Roman"/>
          <w:sz w:val="24"/>
          <w:szCs w:val="24"/>
        </w:rPr>
        <w:t xml:space="preserve">, Lord </w:t>
      </w:r>
      <w:proofErr w:type="spellStart"/>
      <w:r w:rsidRPr="003B24D0">
        <w:rPr>
          <w:rFonts w:ascii="Times New Roman" w:hAnsi="Times New Roman" w:cs="Times New Roman"/>
          <w:sz w:val="24"/>
          <w:szCs w:val="24"/>
        </w:rPr>
        <w:t>Scrope</w:t>
      </w:r>
      <w:proofErr w:type="spellEnd"/>
      <w:r w:rsidRPr="003B24D0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24D0">
        <w:rPr>
          <w:rFonts w:ascii="Times New Roman" w:hAnsi="Times New Roman" w:cs="Times New Roman"/>
          <w:sz w:val="24"/>
          <w:szCs w:val="24"/>
        </w:rPr>
        <w:t>Masham</w:t>
      </w:r>
      <w:proofErr w:type="spellEnd"/>
      <w:r w:rsidRPr="003B24D0">
        <w:rPr>
          <w:rFonts w:ascii="Times New Roman" w:hAnsi="Times New Roman" w:cs="Times New Roman"/>
          <w:sz w:val="24"/>
          <w:szCs w:val="24"/>
        </w:rPr>
        <w:t xml:space="preserve">(q.v.), bequeathed him lands </w:t>
      </w:r>
    </w:p>
    <w:p w14:paraId="25DF6552" w14:textId="77777777" w:rsidR="00733288" w:rsidRPr="003B24D0" w:rsidRDefault="00733288" w:rsidP="007332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24D0">
        <w:rPr>
          <w:rFonts w:ascii="Times New Roman" w:hAnsi="Times New Roman" w:cs="Times New Roman"/>
          <w:sz w:val="24"/>
          <w:szCs w:val="24"/>
        </w:rPr>
        <w:tab/>
      </w:r>
      <w:r w:rsidRPr="003B24D0">
        <w:rPr>
          <w:rFonts w:ascii="Times New Roman" w:hAnsi="Times New Roman" w:cs="Times New Roman"/>
          <w:sz w:val="24"/>
          <w:szCs w:val="24"/>
        </w:rPr>
        <w:tab/>
        <w:t>and tenements to the value of 5 marks a year.</w:t>
      </w:r>
    </w:p>
    <w:p w14:paraId="063EBF47" w14:textId="77777777" w:rsidR="00733288" w:rsidRPr="003B24D0" w:rsidRDefault="00733288" w:rsidP="007332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24D0">
        <w:rPr>
          <w:rFonts w:ascii="Times New Roman" w:hAnsi="Times New Roman" w:cs="Times New Roman"/>
          <w:sz w:val="24"/>
          <w:szCs w:val="24"/>
        </w:rPr>
        <w:tab/>
      </w:r>
      <w:r w:rsidRPr="003B24D0">
        <w:rPr>
          <w:rFonts w:ascii="Times New Roman" w:hAnsi="Times New Roman" w:cs="Times New Roman"/>
          <w:sz w:val="24"/>
          <w:szCs w:val="24"/>
        </w:rPr>
        <w:tab/>
        <w:t xml:space="preserve">(“The Register of Thomas </w:t>
      </w:r>
      <w:proofErr w:type="spellStart"/>
      <w:r w:rsidRPr="003B24D0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3B24D0">
        <w:rPr>
          <w:rFonts w:ascii="Times New Roman" w:hAnsi="Times New Roman" w:cs="Times New Roman"/>
          <w:sz w:val="24"/>
          <w:szCs w:val="24"/>
        </w:rPr>
        <w:t xml:space="preserve">, Archbishop of York 1480-1500 </w:t>
      </w:r>
    </w:p>
    <w:p w14:paraId="303CBB05" w14:textId="77777777" w:rsidR="00733288" w:rsidRPr="003B24D0" w:rsidRDefault="00733288" w:rsidP="0073328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B24D0">
        <w:rPr>
          <w:rFonts w:ascii="Times New Roman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3B24D0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3B24D0">
        <w:rPr>
          <w:rFonts w:ascii="Times New Roman" w:hAnsi="Times New Roman" w:cs="Times New Roman"/>
          <w:sz w:val="24"/>
          <w:szCs w:val="24"/>
        </w:rPr>
        <w:t xml:space="preserve">, pub. The Canterbury and York Society, 1974, </w:t>
      </w:r>
    </w:p>
    <w:p w14:paraId="24DF7972" w14:textId="77777777" w:rsidR="00733288" w:rsidRPr="003B24D0" w:rsidRDefault="00733288" w:rsidP="0073328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B24D0">
        <w:rPr>
          <w:rFonts w:ascii="Times New Roman" w:hAnsi="Times New Roman" w:cs="Times New Roman"/>
          <w:sz w:val="24"/>
          <w:szCs w:val="24"/>
        </w:rPr>
        <w:t>pp.80-1)</w:t>
      </w:r>
    </w:p>
    <w:p w14:paraId="2C42E0F5" w14:textId="77777777" w:rsidR="00733288" w:rsidRPr="003B24D0" w:rsidRDefault="00733288" w:rsidP="007332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BCE8FA" w14:textId="77777777" w:rsidR="00733288" w:rsidRPr="003B24D0" w:rsidRDefault="00733288" w:rsidP="007332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428DB9" w14:textId="77777777" w:rsidR="00733288" w:rsidRPr="003B24D0" w:rsidRDefault="00733288" w:rsidP="007332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24D0">
        <w:rPr>
          <w:rFonts w:ascii="Times New Roman" w:hAnsi="Times New Roman" w:cs="Times New Roman"/>
          <w:sz w:val="24"/>
          <w:szCs w:val="24"/>
        </w:rPr>
        <w:t>26 July 2021</w:t>
      </w:r>
    </w:p>
    <w:p w14:paraId="0C02150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F6A86" w14:textId="77777777" w:rsidR="00733288" w:rsidRDefault="00733288" w:rsidP="009139A6">
      <w:r>
        <w:separator/>
      </w:r>
    </w:p>
  </w:endnote>
  <w:endnote w:type="continuationSeparator" w:id="0">
    <w:p w14:paraId="1EC88AF4" w14:textId="77777777" w:rsidR="00733288" w:rsidRDefault="007332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BF9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50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E50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CC7A4" w14:textId="77777777" w:rsidR="00733288" w:rsidRDefault="00733288" w:rsidP="009139A6">
      <w:r>
        <w:separator/>
      </w:r>
    </w:p>
  </w:footnote>
  <w:footnote w:type="continuationSeparator" w:id="0">
    <w:p w14:paraId="7D88B49C" w14:textId="77777777" w:rsidR="00733288" w:rsidRDefault="007332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5D9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104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264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88"/>
    <w:rsid w:val="000666E0"/>
    <w:rsid w:val="002510B7"/>
    <w:rsid w:val="005C130B"/>
    <w:rsid w:val="0073328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ADF2A"/>
  <w15:chartTrackingRefBased/>
  <w15:docId w15:val="{0644F124-63BD-4835-9C21-17E6E53AE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2021-08-06T19:41:00Z</dcterms:created>
  <dcterms:modified xsi:type="dcterms:W3CDTF">2021-08-06T19:42:00Z</dcterms:modified>
</cp:coreProperties>
</file>